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การขอรับบำเหน็จตกทอดและเงินช่วยพิเศษ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กรณีผู้รับบำนาญส่วนท้องถิ่นถึงแก่กรรม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)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44428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44428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44428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D57421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การขอรับบำเหน็จตกทอดและเงินช่วยพิเศษ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กรณีผู้รับบำนาญส่วนท้องถิ่นถึงแก่กรรม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44428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44428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44428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ประกาศกระทรวงมหาดไทยเรื่องการแสดงเจตนาระบุตัวผู้รับบำเหน็จตกทอด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บำเหน็จบำนาญข้าราชการส่วนท้องถิ่นพ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2500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บำเหน็จบำนาญข้าราชการส่วนท้องถิ่นพ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2530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ฎ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ว่าด้วยการหลักเกณฑ์และวิธีการบริหารกิจการบ้านเมืองที่ดีพ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2546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46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17/07/2015 13:00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สำนักงานปลัดองค์การบริหารส่วนตำบลลุงเขว้าอำเภอหนองบุญมากจังหวัดนครราชสีมาโทรศัพท์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0-4475-6461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ิทธิประโยชน์เกี่ยวกับบำเหน็จตกทอดเป็นสิทธิประโยชน์ที่จ่ายให้แก่ทายาทหรือกรณีไม่มีทายาทจ่ายแก่ผู้มีสิทธิตามที่ผู้รับบำนาญแสดงเจตนาไว้เมื่อผู้รับบำนาญปกติหรือผู้มีสิทธิจะได้รับบำนาญปกติหรือผู้รับบำนาญพิเศษเพราะเหตุทุพพลภาพถึงแก่ความตายโดยจ่ายเงินบำเหน็จตกทอดเป็นจำนว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ท่าของบำนาญรายเดือนรวมกับเงินช่วยค่าครองชีพผู้รับบำนาญของราชการส่วนท้องถิ่นโดยหักเงินบำเหน็จดำรงชีพที่ได้รับไปก่อนแล้ว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ถ้ามี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48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แห่งพระราชบัญญัติบำเหน็จบำนาญข้าราชการส่วนท้องถิ่นพ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และที่แก้ไขเพิ่มเติม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กรณีเงินช่วยพิเศษจ่ายเป็นจำนวน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เท่าของเงินบำนาญรวมกับเงินเพิ่มจากเงินบำนาญ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ถ้ามี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และเงินช่วยค่าครองชีพผู้รับบำนาญ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ถ้ามี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โดยจ่ายตามหนังสือแสดงเจตนาระบุตัวผู้รับเงินช่วยพิเศษกรณีผู้รับบำนาญส่วนท้องถิ่นถึงแก่ความตาย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แบบบ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</w:t>
      </w:r>
      <w:r w:rsidRPr="000C2AAC">
        <w:rPr>
          <w:rFonts w:asciiTheme="minorBidi" w:hAnsiTheme="minorBidi"/>
          <w:noProof/>
          <w:sz w:val="32"/>
          <w:szCs w:val="32"/>
        </w:rPr>
        <w:t xml:space="preserve">.10)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แต่ถ้าผู้ตายมิได้แสดงไว้ก็ให้จ่ายแก่บุคคลตามข้อ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ของระเบียบกระทรวงมหาดไทยว่าด้วยเงินบำเหน็จบำนาญข้าราชการส่วนท้องถิ่นพ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การขอรับเงินช่วยพิเศษให้กระทำภายใน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ปีนับแต่ผู้รับบำนาญถึงแก่ความตาย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ตรวจสอบคำขอและรายการเอกสารหลักฐานแล้ว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ายาทหรือผู้มีสิทธิรับเงินบำเหน็จตกทอดและผู้มีสิทธิรับเงินช่วยพิเศษของผู้รับบำนาญส่วนท้องถิ่นยื่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คำขอรับบำเหน็จตกทอดและเงินช่วยพิเศษพร้อมเอกสารหลักฐานต่อองค์กรปกครองส่วนท้องถิ่นที่รับบำนาญครั้งสุดท้ายเพื่อให้เจ้าหน้าที่สอบสวนบันทึกปากคำผู้ยื่นและตรวจสอบความครบถ้วนของเอกสารหลักฐา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="0044428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44428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44428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หน่วยงานรับผิดชอบคือองค์การบริหารส่วนตำบลลุงเขว้า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อำเภอหนองบุญมากจังหวัดนครราชสีมา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เจ้าหน้าที่ขององค์กรปกครองส่วนท้องถิ่นที่รับบำนาญ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รวบรวมเอกสารหลักฐานที่เกี่ยวข้องเสนอผู้มีอำนาจพิจารณาและจัดส่งเรื่องให้จังหวัดย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44428C" w:rsidP="00452B6B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หน่วยงานรับผิดชอบคือองค์การบริหารส่วนตำบลลุงเขว้าอำเภอหนองบุญมากจังหวัดนครราชสีมา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ของสำนักงานส่งเสริมการปกครองท้องถิ่นจังหวัดตรวจสอบเอกสารหลักฐานที่ได้รับจากองค์กรปกครองส่วนท้องถิ่นและจัดทำคำสั่งจ่ายฯจำน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ฉบับเสนอผู้ว่าราชการ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จังหวัดพิจารณาอนุมัติและจังหวัดจัดส่งคำสั่งจ่ายฯให้องค์กรปกครองส่วนท้องถิ่นทราบเพื่อดำเนินการแจ้งให้ข้าราชการส่วนท้องถิ่นผู้มีสิทธิรับทราบโดยลงลายมือชื่อพร้อมทั้งวันเดือนปีและดำเนินการเบิกจ่ายเงินบำเหน็จให้ต่อไป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44428C" w:rsidP="00452B6B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วันนับจากวันที่สำนักงานส่งเสริมการปกครองท้องถิ่นจังหวัดได้รับเรื่อง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หน่วยงานรับผิดชอบคือองค์การบริหารส่วนตำบลลุงเขว้าอำเภอหนองบุญมากจังหวัดนครราชสีมา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แบบขอรับบำเหน็จตกทอด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.5)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ขอรับแบบขอรับบำเหน็จตกทอดที่หน่วยงานต้นสังกัด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แบบหนังสือรับรองการใช้เงินคืนแก่ทางราชการ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.6)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โดยทายาทหรือผู้มี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สิทธิตามหนังสือแสดงเจตนาลงนามทุกคนกรณีเป็นผู้เยาว์ให้ผู้ปกครองโดยชอบธรรมลงชื่อแทน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ขอรับแบบแบบหนังสือรับรองการใช้เงินคืนแก่ทางราชการที่หน่วยงานต้นสังกัด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หนังสือแสดงเจตนาระบุตัวผู้รับบำเหน็จตกทอด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เฉพาะกรณีไม่มีทายาท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แบบคำขอรับเงินช่วยพิเศษกรณีผู้รับบำนาญส่วนท้องถิ่นถึงแก่ความตาย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ขอรับแบบคำขอรับเงินช่วยพิเศษกรณีผู้รับบำนาญส่วนท้องถิ่นถึงแก่ความตายที่หน่วยงานต้นสังกัด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หนังสือแสดงเจตนาระบุตัวผู้รับเงินช่วยพิเศษกรณีผู้รับบำนาญถึงแก่ความตาย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.10)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ใบมรณบัตร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44428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สำนักงานปลัด</w:t>
            </w:r>
            <w:r w:rsidR="0044428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44428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44428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0-4475-6461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(www.lungkawao.go.th)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44428C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แบบขอรับบำเหน็จตกทอด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.5),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แบบหนังสือรับรองการใช้เงินคืนแก่ทางราชการ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.6),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แบบคำขอรับเงินช่วยพิเศษกรณีผู้รับบำนาญส่วนท้องถิ่นถึงแก่ความตาย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44428C" w:rsidRPr="000C2AAC" w:rsidTr="00E55BC5">
        <w:tc>
          <w:tcPr>
            <w:tcW w:w="1418" w:type="dxa"/>
          </w:tcPr>
          <w:p w:rsidR="0044428C" w:rsidRPr="000C2AAC" w:rsidRDefault="0044428C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44428C" w:rsidRPr="000C2AAC" w:rsidRDefault="0044428C" w:rsidP="00E55BC5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44428C" w:rsidRPr="000C2AAC" w:rsidTr="00E55BC5">
        <w:tc>
          <w:tcPr>
            <w:tcW w:w="1418" w:type="dxa"/>
          </w:tcPr>
          <w:p w:rsidR="0044428C" w:rsidRPr="000C2AAC" w:rsidRDefault="0044428C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44428C" w:rsidRPr="000C2AAC" w:rsidRDefault="0044428C" w:rsidP="00E55BC5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44428C" w:rsidRPr="000C2AAC" w:rsidTr="00E55BC5">
        <w:tc>
          <w:tcPr>
            <w:tcW w:w="1418" w:type="dxa"/>
          </w:tcPr>
          <w:p w:rsidR="0044428C" w:rsidRPr="000C2AAC" w:rsidRDefault="0044428C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44428C" w:rsidRDefault="0044428C" w:rsidP="00E55BC5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44428C" w:rsidRPr="000C2AAC" w:rsidRDefault="0044428C" w:rsidP="00E55BC5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44428C" w:rsidRPr="000C2AAC" w:rsidTr="00E55BC5">
        <w:tc>
          <w:tcPr>
            <w:tcW w:w="1418" w:type="dxa"/>
          </w:tcPr>
          <w:p w:rsidR="0044428C" w:rsidRPr="000C2AAC" w:rsidRDefault="0044428C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44428C" w:rsidRPr="000C2AAC" w:rsidRDefault="0044428C" w:rsidP="00E55BC5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44428C" w:rsidRPr="000C2AAC" w:rsidTr="00E55BC5">
        <w:tc>
          <w:tcPr>
            <w:tcW w:w="1418" w:type="dxa"/>
          </w:tcPr>
          <w:p w:rsidR="0044428C" w:rsidRPr="000C2AAC" w:rsidRDefault="0044428C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44428C" w:rsidRPr="000C2AAC" w:rsidRDefault="0044428C" w:rsidP="0044428C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งสาววิภา  คำไทย</w:t>
            </w:r>
          </w:p>
        </w:tc>
      </w:tr>
    </w:tbl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CE0" w:rsidRDefault="007B3CE0" w:rsidP="00C81DB8">
      <w:pPr>
        <w:spacing w:after="0" w:line="240" w:lineRule="auto"/>
      </w:pPr>
      <w:r>
        <w:separator/>
      </w:r>
    </w:p>
  </w:endnote>
  <w:endnote w:type="continuationSeparator" w:id="1">
    <w:p w:rsidR="007B3CE0" w:rsidRDefault="007B3CE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CE0" w:rsidRDefault="007B3CE0" w:rsidP="00C81DB8">
      <w:pPr>
        <w:spacing w:after="0" w:line="240" w:lineRule="auto"/>
      </w:pPr>
      <w:r>
        <w:separator/>
      </w:r>
    </w:p>
  </w:footnote>
  <w:footnote w:type="continuationSeparator" w:id="1">
    <w:p w:rsidR="007B3CE0" w:rsidRDefault="007B3CE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D57421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C03D0B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C03D0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28C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B3CE0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03D0B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5742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7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84</cp:revision>
  <cp:lastPrinted>2015-08-20T05:28:00Z</cp:lastPrinted>
  <dcterms:created xsi:type="dcterms:W3CDTF">2015-04-23T03:41:00Z</dcterms:created>
  <dcterms:modified xsi:type="dcterms:W3CDTF">2015-08-20T05:28:00Z</dcterms:modified>
</cp:coreProperties>
</file>